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CD7664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CD7664" w:rsidRDefault="003D76C6" w:rsidP="000C2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 w:rsidRPr="00CD7664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 w:rsidRPr="00CD7664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CD7664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184EA249" w14:textId="77777777" w:rsidR="00A32332" w:rsidRPr="00CD7664" w:rsidRDefault="00E42AA8" w:rsidP="00FF01A4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 w:rsidRPr="00CD7664">
              <w:t xml:space="preserve">SECRETARIA DE CONVIVENCIA Y SEGURIDAD CIUDADANA 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BB48F3B" w14:textId="77777777" w:rsidR="00A32332" w:rsidRPr="00CD7664" w:rsidRDefault="00A32332" w:rsidP="00FF01A4">
            <w:pPr>
              <w:rPr>
                <w:rFonts w:ascii="Arial" w:hAnsi="Arial" w:cs="Arial"/>
                <w:sz w:val="6"/>
                <w:szCs w:val="6"/>
              </w:rPr>
            </w:pPr>
          </w:p>
          <w:p w14:paraId="78E7938F" w14:textId="38F9C038" w:rsidR="00E42AA8" w:rsidRPr="00CD7664" w:rsidRDefault="00E42AA8" w:rsidP="00A32332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No. </w:t>
            </w:r>
            <w:r w:rsidR="003E5E81" w:rsidRPr="00CD7664">
              <w:rPr>
                <w:rFonts w:ascii="Arial" w:hAnsi="Arial" w:cs="Arial"/>
                <w:b/>
                <w:sz w:val="22"/>
                <w:szCs w:val="22"/>
              </w:rPr>
              <w:t>1.410-</w:t>
            </w:r>
            <w:r w:rsidR="004915C3" w:rsidRPr="00CD766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40852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374D7B" w:rsidRPr="00CD7664">
              <w:rPr>
                <w:rFonts w:ascii="Arial" w:hAnsi="Arial" w:cs="Arial"/>
                <w:b/>
                <w:sz w:val="22"/>
                <w:szCs w:val="22"/>
              </w:rPr>
              <w:t>.13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</w:t>
            </w:r>
          </w:p>
        </w:tc>
      </w:tr>
      <w:tr w:rsidR="004915C3" w:rsidRPr="00CD7664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CD7664" w:rsidRDefault="004915C3" w:rsidP="007049D4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sz w:val="22"/>
                <w:szCs w:val="22"/>
              </w:rPr>
              <w:t>Según autorización numeración de la DIAN No 187640</w:t>
            </w:r>
            <w:r w:rsidR="006C67C3" w:rsidRPr="00CD7664">
              <w:rPr>
                <w:rFonts w:ascii="Arial" w:hAnsi="Arial" w:cs="Arial"/>
                <w:sz w:val="22"/>
                <w:szCs w:val="22"/>
              </w:rPr>
              <w:t>30858214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del 22 de </w:t>
            </w:r>
            <w:r w:rsidR="006C67C3" w:rsidRPr="00CD7664">
              <w:rPr>
                <w:rFonts w:ascii="Arial" w:hAnsi="Arial" w:cs="Arial"/>
                <w:sz w:val="22"/>
                <w:szCs w:val="22"/>
              </w:rPr>
              <w:t>julio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 w:rsidRPr="00CD7664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CD7664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5F52F24E" w:rsidR="00E42AA8" w:rsidRPr="00CD7664" w:rsidRDefault="00E42AA8" w:rsidP="00F97AC1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Fecha de la Transacción</w:t>
            </w:r>
            <w:r w:rsidR="00365C71" w:rsidRPr="00CD766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40852">
              <w:rPr>
                <w:rFonts w:ascii="Arial" w:hAnsi="Arial" w:cs="Arial"/>
                <w:sz w:val="22"/>
                <w:szCs w:val="22"/>
              </w:rPr>
              <w:t>16 DE FEBRERO DE 2026</w:t>
            </w:r>
          </w:p>
        </w:tc>
      </w:tr>
      <w:tr w:rsidR="00E42AA8" w:rsidRPr="00CD7664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74813A97" w:rsidR="00E42AA8" w:rsidRPr="00CD7664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CD7664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CD7664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CD7664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Nit: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CD7664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CD766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CD7664">
              <w:rPr>
                <w:rFonts w:ascii="Arial" w:hAnsi="Arial" w:cs="Arial"/>
                <w:sz w:val="22"/>
                <w:szCs w:val="22"/>
              </w:rPr>
              <w:t xml:space="preserve"> CALLE</w:t>
            </w:r>
            <w:r w:rsidRPr="00CD766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ED</w:t>
            </w:r>
            <w:r w:rsidR="00DC49D9" w:rsidRPr="00CD766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IFIC. </w:t>
            </w:r>
            <w:r w:rsidR="007049D4" w:rsidRPr="00CD766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CD7664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CD7664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CD7664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0841B385" w:rsidR="00E42AA8" w:rsidRPr="00CD7664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CD766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DARIO LEON LOPEZ FONTAL</w:t>
            </w:r>
          </w:p>
        </w:tc>
      </w:tr>
      <w:tr w:rsidR="00E42AA8" w:rsidRPr="00CD7664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75D78A87" w:rsidR="00E42AA8" w:rsidRPr="00CD7664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Cedula o Nit: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1.112.099.09</w:t>
            </w:r>
            <w:r w:rsidR="004A5D87" w:rsidRPr="00CD7664">
              <w:rPr>
                <w:rFonts w:ascii="Arial" w:hAnsi="Arial" w:cs="Arial"/>
                <w:sz w:val="22"/>
                <w:szCs w:val="22"/>
              </w:rPr>
              <w:t>4 DE</w:t>
            </w:r>
            <w:r w:rsidR="008F3514"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ANDALUCIA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Dirección Beneficiario: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CALLE 40 No. 25-42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42AA8" w:rsidRPr="00CD7664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41E7FB69" w:rsidR="00E42AA8" w:rsidRPr="00CD7664" w:rsidRDefault="00E42AA8" w:rsidP="000470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3162334726</w:t>
            </w:r>
            <w:r w:rsidR="003E5E81" w:rsidRPr="00CD7664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5E81" w:rsidRPr="00CD7664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5C6F01" w:rsidRPr="00CD7664">
              <w:rPr>
                <w:rFonts w:ascii="Arial" w:hAnsi="Arial" w:cs="Arial"/>
                <w:sz w:val="22"/>
                <w:szCs w:val="22"/>
              </w:rPr>
              <w:t>dariofontal</w:t>
            </w:r>
            <w:r w:rsidR="0004721C" w:rsidRPr="00CD7664">
              <w:rPr>
                <w:rFonts w:ascii="Arial" w:hAnsi="Arial" w:cs="Arial"/>
                <w:sz w:val="22"/>
                <w:szCs w:val="22"/>
              </w:rPr>
              <w:t>@gmail.com</w:t>
            </w:r>
          </w:p>
          <w:p w14:paraId="18AF8D16" w14:textId="77777777" w:rsidR="00E42AA8" w:rsidRPr="00CD7664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855980" w:rsidRPr="00CD7664">
              <w:rPr>
                <w:rFonts w:ascii="Arial" w:hAnsi="Arial" w:cs="Arial"/>
                <w:sz w:val="22"/>
                <w:szCs w:val="22"/>
              </w:rPr>
              <w:t>CALI</w:t>
            </w:r>
          </w:p>
        </w:tc>
      </w:tr>
      <w:tr w:rsidR="00E42AA8" w:rsidRPr="00CD7664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CD7664" w:rsidRDefault="00743B16" w:rsidP="000470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CD7664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E42AA8" w:rsidRPr="00CD7664" w14:paraId="1DC50646" w14:textId="77777777" w:rsidTr="00081363">
        <w:trPr>
          <w:trHeight w:val="647"/>
          <w:jc w:val="center"/>
        </w:trPr>
        <w:tc>
          <w:tcPr>
            <w:tcW w:w="9634" w:type="dxa"/>
          </w:tcPr>
          <w:p w14:paraId="31A4E3D4" w14:textId="78E0E0E1" w:rsidR="007049D4" w:rsidRPr="00CD7664" w:rsidRDefault="00133332" w:rsidP="000470EC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76257A">
              <w:rPr>
                <w:rFonts w:ascii="Arial" w:eastAsia="Arial" w:hAnsi="Arial" w:cs="Arial"/>
                <w:b/>
                <w:sz w:val="20"/>
                <w:szCs w:val="20"/>
              </w:rPr>
              <w:t xml:space="preserve">OBJETO DEL CONTRATO: </w:t>
            </w:r>
            <w:r w:rsidR="003443DF" w:rsidRPr="003443DF">
              <w:rPr>
                <w:rFonts w:ascii="Arial" w:eastAsia="Arial" w:hAnsi="Arial" w:cs="Arial"/>
                <w:b/>
                <w:sz w:val="20"/>
                <w:szCs w:val="20"/>
              </w:rPr>
              <w:t>PRESTAR LOS SERVICIOS COMO PROFESIONAL ESPECIALIZADO, EN LA SECRETARIA DE CONVIVENCIA Y SEGURIDAD CIUDADANA, PARA EL DESARROLLO DEL PROYECTO DE INVERSIÓN DENOMINADO: "FORTALECIMIENTO DE LA CAPACIDAD INSTITUCIONAL PARA LA GESTION Y EVALUACION DE PLANES DE CONVIVENCIA SEGURIDAD Y DERECHOS HUMANOS EN EL VALLE DEL CAUCA".</w:t>
            </w:r>
          </w:p>
        </w:tc>
      </w:tr>
      <w:tr w:rsidR="00E42AA8" w:rsidRPr="00CD7664" w14:paraId="7D9996B3" w14:textId="77777777" w:rsidTr="00081363">
        <w:trPr>
          <w:jc w:val="center"/>
        </w:trPr>
        <w:tc>
          <w:tcPr>
            <w:tcW w:w="9634" w:type="dxa"/>
            <w:vAlign w:val="center"/>
          </w:tcPr>
          <w:p w14:paraId="2CF1B17C" w14:textId="77777777" w:rsidR="007B4FCC" w:rsidRPr="00CD7664" w:rsidRDefault="007B4FCC" w:rsidP="0004721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5829DFE1" w14:textId="77777777" w:rsidR="00EE6438" w:rsidRPr="008F3FA8" w:rsidRDefault="00EE6438" w:rsidP="00EE6438">
            <w:pPr>
              <w:ind w:hanging="2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200295966"/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No. RPC: </w:t>
            </w:r>
            <w:r w:rsidRPr="00067E55">
              <w:rPr>
                <w:rFonts w:ascii="Arial" w:hAnsi="Arial" w:cs="Arial"/>
                <w:b/>
                <w:sz w:val="22"/>
                <w:szCs w:val="22"/>
              </w:rPr>
              <w:t>5600104068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No. CDP: 550000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6990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de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bookmarkEnd w:id="0"/>
          <w:p w14:paraId="2A8E5F22" w14:textId="170CB538" w:rsidR="005B17DA" w:rsidRPr="00CD7664" w:rsidRDefault="005B17DA" w:rsidP="0004721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49BD075" w14:textId="4ADF595F" w:rsidR="00E42AA8" w:rsidRPr="00CD7664" w:rsidRDefault="00E42AA8" w:rsidP="004A17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Vr. Contrato $ </w:t>
            </w:r>
            <w:r w:rsidR="006E633F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CD7664" w:rsidRPr="00CD7664">
              <w:rPr>
                <w:rFonts w:ascii="Arial" w:hAnsi="Arial" w:cs="Arial"/>
                <w:b/>
                <w:sz w:val="22"/>
                <w:szCs w:val="22"/>
              </w:rPr>
              <w:t>.000.000</w:t>
            </w:r>
          </w:p>
          <w:p w14:paraId="32E45B91" w14:textId="4F32A2C9" w:rsidR="007B4FCC" w:rsidRPr="00CD7664" w:rsidRDefault="007B4FCC" w:rsidP="004A170F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2AA8" w:rsidRPr="00CD7664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083746BE" w14:textId="77777777" w:rsidR="00B41284" w:rsidRPr="00CD7664" w:rsidRDefault="00B41284" w:rsidP="000470E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BA1A849" w14:textId="76695E68" w:rsidR="00E42AA8" w:rsidRPr="00CD7664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CD7664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CD766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CD7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069B5" w:rsidRPr="00CD766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E6CB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AA0F2E" w:rsidRPr="00CD7664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AA0F2E" w:rsidRPr="00CD7664">
              <w:rPr>
                <w:rFonts w:ascii="Arial" w:hAnsi="Arial" w:cs="Arial"/>
                <w:sz w:val="22"/>
                <w:szCs w:val="22"/>
              </w:rPr>
              <w:t xml:space="preserve">- Mes de </w:t>
            </w:r>
            <w:r w:rsidR="00EE6438">
              <w:rPr>
                <w:rFonts w:ascii="Arial" w:hAnsi="Arial" w:cs="Arial"/>
                <w:sz w:val="22"/>
                <w:szCs w:val="22"/>
              </w:rPr>
              <w:t>ENERO</w:t>
            </w:r>
            <w:r w:rsidR="00133332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EE6438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3C1DA61" w14:textId="77777777" w:rsidR="00A72559" w:rsidRPr="00CD7664" w:rsidRDefault="0069464A" w:rsidP="0069464A">
            <w:pPr>
              <w:tabs>
                <w:tab w:val="left" w:pos="1245"/>
              </w:tabs>
              <w:rPr>
                <w:rFonts w:ascii="Arial" w:hAnsi="Arial" w:cs="Arial"/>
                <w:sz w:val="14"/>
                <w:szCs w:val="14"/>
              </w:rPr>
            </w:pPr>
            <w:r w:rsidRPr="00CD766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48A02B8" w14:textId="339023D8" w:rsidR="0076257A" w:rsidRPr="00CD7664" w:rsidRDefault="00AA0F2E" w:rsidP="008E6CB5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Contrato No</w:t>
            </w:r>
            <w:r w:rsidR="00081363" w:rsidRPr="00CD766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49D4" w:rsidRPr="00CD7664">
              <w:rPr>
                <w:rFonts w:ascii="Arial" w:hAnsi="Arial" w:cs="Arial"/>
                <w:b/>
                <w:sz w:val="22"/>
                <w:szCs w:val="22"/>
              </w:rPr>
              <w:t>1.410-</w:t>
            </w:r>
            <w:r w:rsidR="00EE6438"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374D7B" w:rsidRPr="00CD7664">
              <w:rPr>
                <w:rFonts w:ascii="Arial" w:hAnsi="Arial" w:cs="Arial"/>
                <w:b/>
                <w:sz w:val="22"/>
                <w:szCs w:val="22"/>
              </w:rPr>
              <w:t>.13-</w:t>
            </w:r>
            <w:r w:rsidR="00EE6438">
              <w:rPr>
                <w:rFonts w:ascii="Arial" w:hAnsi="Arial" w:cs="Arial"/>
                <w:b/>
                <w:sz w:val="22"/>
                <w:szCs w:val="22"/>
              </w:rPr>
              <w:t>4908</w:t>
            </w:r>
            <w:r w:rsidR="008E6CB5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EE6438">
              <w:rPr>
                <w:rFonts w:ascii="Arial" w:hAnsi="Arial" w:cs="Arial"/>
                <w:b/>
                <w:sz w:val="22"/>
                <w:szCs w:val="22"/>
              </w:rPr>
              <w:t>18 de enero de 2026</w:t>
            </w:r>
          </w:p>
          <w:p w14:paraId="4762E569" w14:textId="77777777" w:rsidR="00A72559" w:rsidRPr="00CD7664" w:rsidRDefault="00A72559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178D3B2B" w14:textId="284597CF" w:rsidR="00AA0F2E" w:rsidRDefault="00EE6438" w:rsidP="000470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 anexa planilla de SS no. </w:t>
            </w:r>
            <w:r w:rsidRPr="00AC3F7B">
              <w:rPr>
                <w:rFonts w:ascii="Arial" w:hAnsi="Arial" w:cs="Arial"/>
                <w:sz w:val="22"/>
                <w:szCs w:val="22"/>
              </w:rPr>
              <w:t>9497536114</w:t>
            </w:r>
            <w:r>
              <w:rPr>
                <w:rFonts w:ascii="Arial" w:hAnsi="Arial" w:cs="Arial"/>
                <w:sz w:val="22"/>
                <w:szCs w:val="22"/>
              </w:rPr>
              <w:t xml:space="preserve"> con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pago no. </w:t>
            </w:r>
            <w:r w:rsidRPr="00AC3F7B">
              <w:rPr>
                <w:rFonts w:ascii="Arial" w:hAnsi="Arial" w:cs="Arial"/>
                <w:sz w:val="22"/>
                <w:szCs w:val="22"/>
              </w:rPr>
              <w:t>2095577830</w:t>
            </w:r>
            <w:r>
              <w:rPr>
                <w:rFonts w:ascii="Arial" w:hAnsi="Arial" w:cs="Arial"/>
                <w:sz w:val="22"/>
                <w:szCs w:val="22"/>
              </w:rPr>
              <w:t xml:space="preserve"> del mes de ENERO de 2026 operador aportes en línea </w:t>
            </w:r>
          </w:p>
          <w:p w14:paraId="24E946CC" w14:textId="77777777" w:rsidR="00EE6438" w:rsidRPr="00CD7664" w:rsidRDefault="00EE6438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4BA8503A" w14:textId="54F814FD" w:rsidR="007B4FCC" w:rsidRPr="00CD7664" w:rsidRDefault="007B4FCC" w:rsidP="007B4FCC">
            <w:pPr>
              <w:rPr>
                <w:rFonts w:ascii="Arial" w:hAnsi="Arial" w:cs="Arial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E0197" w:rsidRPr="00CD7664">
              <w:rPr>
                <w:rFonts w:ascii="Arial" w:hAnsi="Arial" w:cs="Arial"/>
                <w:sz w:val="22"/>
                <w:szCs w:val="22"/>
              </w:rPr>
              <w:t>24047677861</w:t>
            </w:r>
            <w:r w:rsidR="00374D7B"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CD7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0197" w:rsidRPr="00CD7664">
              <w:rPr>
                <w:rFonts w:ascii="Arial" w:hAnsi="Arial" w:cs="Arial"/>
                <w:sz w:val="22"/>
                <w:szCs w:val="22"/>
              </w:rPr>
              <w:t>CAJA SOCIAL</w:t>
            </w:r>
          </w:p>
          <w:p w14:paraId="2023A3C2" w14:textId="77777777" w:rsidR="00AA0F2E" w:rsidRPr="00CD7664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124E19BA" w14:textId="3030296D" w:rsidR="000A39DB" w:rsidRPr="00CD7664" w:rsidRDefault="00E42AA8" w:rsidP="000470E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>Valor $:</w:t>
            </w:r>
            <w:r w:rsidR="003E0197" w:rsidRPr="00CD7664">
              <w:rPr>
                <w:rFonts w:ascii="Arial" w:hAnsi="Arial" w:cs="Arial"/>
                <w:b/>
                <w:sz w:val="22"/>
                <w:szCs w:val="22"/>
              </w:rPr>
              <w:t>6.000.000</w:t>
            </w:r>
            <w:r w:rsidR="0004721C" w:rsidRPr="00CD766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3DBCA6" w14:textId="77777777" w:rsidR="00A72559" w:rsidRPr="00CD7664" w:rsidRDefault="00A72559" w:rsidP="000470EC">
            <w:pPr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</w:p>
        </w:tc>
      </w:tr>
      <w:tr w:rsidR="00E42AA8" w:rsidRPr="00CD7664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1BE2863A" w:rsidR="00E42AA8" w:rsidRPr="00CD7664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3E0197" w:rsidRPr="00CD7664">
              <w:rPr>
                <w:rFonts w:ascii="Arial" w:hAnsi="Arial" w:cs="Arial"/>
                <w:b/>
                <w:sz w:val="22"/>
                <w:szCs w:val="22"/>
              </w:rPr>
              <w:t xml:space="preserve">SEIS MILLONES DE PESOS </w:t>
            </w:r>
            <w:r w:rsidR="0004721C" w:rsidRPr="00CD766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3514" w:rsidRPr="00CD7664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04721C" w:rsidRPr="00CD766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42AA8" w:rsidRPr="00825EDE" w14:paraId="4BC70842" w14:textId="77777777" w:rsidTr="0008136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49FDBC72" w14:textId="63EE81DF" w:rsidR="00855980" w:rsidRPr="00CD7664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34898FAB" w14:textId="66EFDE55" w:rsidR="00886909" w:rsidRPr="00CD7664" w:rsidRDefault="00886909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747609" w14:textId="77777777" w:rsidR="007B4FCC" w:rsidRPr="00CD7664" w:rsidRDefault="007B4FCC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63345BF" w14:textId="77777777" w:rsidR="00E42AA8" w:rsidRPr="00CD7664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C44022"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5B17DA" w:rsidRPr="00CD7664">
              <w:rPr>
                <w:rFonts w:ascii="Arial" w:hAnsi="Arial" w:cs="Arial"/>
                <w:b/>
                <w:sz w:val="22"/>
                <w:szCs w:val="22"/>
              </w:rPr>
              <w:t xml:space="preserve">  ____________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>_______________</w:t>
            </w:r>
          </w:p>
          <w:p w14:paraId="18076C2F" w14:textId="2D3174C4" w:rsidR="00E42AA8" w:rsidRPr="00A72559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="00AA0F2E"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CD766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4022" w:rsidRPr="00CD7664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CD7664">
              <w:rPr>
                <w:rFonts w:ascii="Arial" w:hAnsi="Arial" w:cs="Arial"/>
                <w:b/>
                <w:sz w:val="22"/>
                <w:szCs w:val="22"/>
              </w:rPr>
              <w:t>C.C.</w:t>
            </w:r>
            <w:r w:rsidRPr="000472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4C04" w:rsidRPr="00084C04">
              <w:rPr>
                <w:rFonts w:ascii="Arial" w:hAnsi="Arial" w:cs="Arial"/>
                <w:b/>
                <w:sz w:val="22"/>
                <w:szCs w:val="22"/>
              </w:rPr>
              <w:t xml:space="preserve">1.112.099.094 DE ANDALUCIA            </w:t>
            </w:r>
          </w:p>
          <w:p w14:paraId="6FCDF899" w14:textId="77777777" w:rsidR="00AA0F2E" w:rsidRPr="00081363" w:rsidRDefault="00AA0F2E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39682315" w14:textId="77777777" w:rsidR="00855980" w:rsidRPr="00636B10" w:rsidRDefault="00855980" w:rsidP="00636B10">
      <w:pPr>
        <w:jc w:val="both"/>
        <w:rPr>
          <w:rFonts w:ascii="Arial" w:eastAsia="Calibri" w:hAnsi="Arial" w:cs="Arial"/>
          <w:b/>
          <w:sz w:val="6"/>
          <w:szCs w:val="6"/>
        </w:rPr>
      </w:pPr>
    </w:p>
    <w:sectPr w:rsidR="00855980" w:rsidRPr="00636B10" w:rsidSect="00A773E8">
      <w:headerReference w:type="default" r:id="rId8"/>
      <w:footerReference w:type="default" r:id="rId9"/>
      <w:pgSz w:w="12242" w:h="15842" w:code="1"/>
      <w:pgMar w:top="391" w:right="1701" w:bottom="155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2EBB" w14:textId="77777777" w:rsidR="006863E7" w:rsidRDefault="006863E7">
      <w:r>
        <w:separator/>
      </w:r>
    </w:p>
  </w:endnote>
  <w:endnote w:type="continuationSeparator" w:id="0">
    <w:p w14:paraId="041D793F" w14:textId="77777777" w:rsidR="006863E7" w:rsidRDefault="0068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575E" w14:textId="77777777" w:rsidR="006863E7" w:rsidRDefault="006863E7">
      <w:r>
        <w:separator/>
      </w:r>
    </w:p>
  </w:footnote>
  <w:footnote w:type="continuationSeparator" w:id="0">
    <w:p w14:paraId="219435F5" w14:textId="77777777" w:rsidR="006863E7" w:rsidRDefault="00686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4394"/>
      <w:gridCol w:w="2693"/>
    </w:tblGrid>
    <w:tr w:rsidR="00DF4B82" w14:paraId="1925D2EE" w14:textId="77777777" w:rsidTr="00E42AA8">
      <w:trPr>
        <w:cantSplit/>
        <w:trHeight w:val="515"/>
      </w:trPr>
      <w:tc>
        <w:tcPr>
          <w:tcW w:w="2411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000000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1027" DrawAspect="Content" ObjectID="_1832333490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E42AA8">
      <w:trPr>
        <w:cantSplit/>
        <w:trHeight w:val="309"/>
      </w:trPr>
      <w:tc>
        <w:tcPr>
          <w:tcW w:w="2411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E42AA8">
      <w:trPr>
        <w:cantSplit/>
        <w:trHeight w:val="426"/>
      </w:trPr>
      <w:tc>
        <w:tcPr>
          <w:tcW w:w="2411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E42AA8">
      <w:trPr>
        <w:cantSplit/>
        <w:trHeight w:val="548"/>
      </w:trPr>
      <w:tc>
        <w:tcPr>
          <w:tcW w:w="2411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77777777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111768">
    <w:abstractNumId w:val="2"/>
  </w:num>
  <w:num w:numId="2" w16cid:durableId="2107574444">
    <w:abstractNumId w:val="3"/>
  </w:num>
  <w:num w:numId="3" w16cid:durableId="2041936290">
    <w:abstractNumId w:val="0"/>
  </w:num>
  <w:num w:numId="4" w16cid:durableId="1252934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F8"/>
    <w:rsid w:val="000001AC"/>
    <w:rsid w:val="00007204"/>
    <w:rsid w:val="000128CA"/>
    <w:rsid w:val="00014E45"/>
    <w:rsid w:val="00020251"/>
    <w:rsid w:val="00027FE6"/>
    <w:rsid w:val="00032330"/>
    <w:rsid w:val="00034371"/>
    <w:rsid w:val="000345FF"/>
    <w:rsid w:val="0004721C"/>
    <w:rsid w:val="00050528"/>
    <w:rsid w:val="00051F36"/>
    <w:rsid w:val="00061932"/>
    <w:rsid w:val="00072790"/>
    <w:rsid w:val="00075109"/>
    <w:rsid w:val="00081363"/>
    <w:rsid w:val="000823EE"/>
    <w:rsid w:val="00084C04"/>
    <w:rsid w:val="0008544D"/>
    <w:rsid w:val="0009427A"/>
    <w:rsid w:val="000A39DB"/>
    <w:rsid w:val="000A59F2"/>
    <w:rsid w:val="000B0AC4"/>
    <w:rsid w:val="000B35FB"/>
    <w:rsid w:val="000C26C0"/>
    <w:rsid w:val="000D00C7"/>
    <w:rsid w:val="000E4987"/>
    <w:rsid w:val="000F09CC"/>
    <w:rsid w:val="000F0FF3"/>
    <w:rsid w:val="001077EF"/>
    <w:rsid w:val="00111CC2"/>
    <w:rsid w:val="00112D6C"/>
    <w:rsid w:val="00133332"/>
    <w:rsid w:val="00143729"/>
    <w:rsid w:val="00162798"/>
    <w:rsid w:val="00180EDB"/>
    <w:rsid w:val="001840AA"/>
    <w:rsid w:val="00195E5A"/>
    <w:rsid w:val="001A1577"/>
    <w:rsid w:val="001A552F"/>
    <w:rsid w:val="001B316E"/>
    <w:rsid w:val="001B6C37"/>
    <w:rsid w:val="001C6368"/>
    <w:rsid w:val="001D5975"/>
    <w:rsid w:val="001D69A4"/>
    <w:rsid w:val="001E4D55"/>
    <w:rsid w:val="001E5A0D"/>
    <w:rsid w:val="001F2AFE"/>
    <w:rsid w:val="001F6E7B"/>
    <w:rsid w:val="001F7F08"/>
    <w:rsid w:val="002125E6"/>
    <w:rsid w:val="0022432B"/>
    <w:rsid w:val="00227D64"/>
    <w:rsid w:val="00227DB9"/>
    <w:rsid w:val="002314BE"/>
    <w:rsid w:val="00232803"/>
    <w:rsid w:val="00232EB3"/>
    <w:rsid w:val="00243442"/>
    <w:rsid w:val="00246389"/>
    <w:rsid w:val="00254BCE"/>
    <w:rsid w:val="00264378"/>
    <w:rsid w:val="00264578"/>
    <w:rsid w:val="00283CDC"/>
    <w:rsid w:val="0028448A"/>
    <w:rsid w:val="002A0D0A"/>
    <w:rsid w:val="002B77CA"/>
    <w:rsid w:val="002C0285"/>
    <w:rsid w:val="002E25D9"/>
    <w:rsid w:val="002E283B"/>
    <w:rsid w:val="002E4054"/>
    <w:rsid w:val="002E40D5"/>
    <w:rsid w:val="002E5464"/>
    <w:rsid w:val="002F34EF"/>
    <w:rsid w:val="002F6775"/>
    <w:rsid w:val="003006A4"/>
    <w:rsid w:val="00301A71"/>
    <w:rsid w:val="0031326C"/>
    <w:rsid w:val="0033199C"/>
    <w:rsid w:val="00340852"/>
    <w:rsid w:val="003443DF"/>
    <w:rsid w:val="0034522C"/>
    <w:rsid w:val="003456E3"/>
    <w:rsid w:val="00363D13"/>
    <w:rsid w:val="00365C71"/>
    <w:rsid w:val="00371867"/>
    <w:rsid w:val="00371E88"/>
    <w:rsid w:val="00374D7B"/>
    <w:rsid w:val="0037794E"/>
    <w:rsid w:val="00393811"/>
    <w:rsid w:val="003A23B2"/>
    <w:rsid w:val="003A40BB"/>
    <w:rsid w:val="003C3195"/>
    <w:rsid w:val="003C6C20"/>
    <w:rsid w:val="003D2BE9"/>
    <w:rsid w:val="003D4493"/>
    <w:rsid w:val="003D76C6"/>
    <w:rsid w:val="003E0197"/>
    <w:rsid w:val="003E5E81"/>
    <w:rsid w:val="003F0744"/>
    <w:rsid w:val="00405967"/>
    <w:rsid w:val="00415A03"/>
    <w:rsid w:val="00421305"/>
    <w:rsid w:val="00423DA0"/>
    <w:rsid w:val="00431A7D"/>
    <w:rsid w:val="00434457"/>
    <w:rsid w:val="00443B39"/>
    <w:rsid w:val="00444B9D"/>
    <w:rsid w:val="004569EC"/>
    <w:rsid w:val="004641F8"/>
    <w:rsid w:val="004705CA"/>
    <w:rsid w:val="00475F9F"/>
    <w:rsid w:val="004915C3"/>
    <w:rsid w:val="004934FC"/>
    <w:rsid w:val="004A04D6"/>
    <w:rsid w:val="004A170F"/>
    <w:rsid w:val="004A1AAB"/>
    <w:rsid w:val="004A5D87"/>
    <w:rsid w:val="004B2DC7"/>
    <w:rsid w:val="004B5E4F"/>
    <w:rsid w:val="004E45E7"/>
    <w:rsid w:val="004E4B68"/>
    <w:rsid w:val="004E5BAC"/>
    <w:rsid w:val="004F05B8"/>
    <w:rsid w:val="004F3273"/>
    <w:rsid w:val="00500C37"/>
    <w:rsid w:val="0050703D"/>
    <w:rsid w:val="00511A71"/>
    <w:rsid w:val="00532A64"/>
    <w:rsid w:val="00534A65"/>
    <w:rsid w:val="00550E63"/>
    <w:rsid w:val="00574A18"/>
    <w:rsid w:val="005767D6"/>
    <w:rsid w:val="00584D3F"/>
    <w:rsid w:val="005851D2"/>
    <w:rsid w:val="00587A3B"/>
    <w:rsid w:val="005A1E23"/>
    <w:rsid w:val="005B17DA"/>
    <w:rsid w:val="005B25EB"/>
    <w:rsid w:val="005B4E73"/>
    <w:rsid w:val="005C0D15"/>
    <w:rsid w:val="005C3F14"/>
    <w:rsid w:val="005C6F01"/>
    <w:rsid w:val="005D0BB1"/>
    <w:rsid w:val="005E14D1"/>
    <w:rsid w:val="005F3737"/>
    <w:rsid w:val="006055BC"/>
    <w:rsid w:val="006223C2"/>
    <w:rsid w:val="00626A74"/>
    <w:rsid w:val="006276EC"/>
    <w:rsid w:val="00634684"/>
    <w:rsid w:val="00636B10"/>
    <w:rsid w:val="0065035C"/>
    <w:rsid w:val="006863E7"/>
    <w:rsid w:val="00692944"/>
    <w:rsid w:val="0069464A"/>
    <w:rsid w:val="006A66D3"/>
    <w:rsid w:val="006B6AD0"/>
    <w:rsid w:val="006C67C3"/>
    <w:rsid w:val="006D52F2"/>
    <w:rsid w:val="006E0415"/>
    <w:rsid w:val="006E14AA"/>
    <w:rsid w:val="006E59F7"/>
    <w:rsid w:val="006E633F"/>
    <w:rsid w:val="007049D4"/>
    <w:rsid w:val="00704F88"/>
    <w:rsid w:val="007168E9"/>
    <w:rsid w:val="007246E5"/>
    <w:rsid w:val="007247C8"/>
    <w:rsid w:val="00724986"/>
    <w:rsid w:val="00731848"/>
    <w:rsid w:val="00743B16"/>
    <w:rsid w:val="00747983"/>
    <w:rsid w:val="00751D49"/>
    <w:rsid w:val="0076257A"/>
    <w:rsid w:val="00785BD3"/>
    <w:rsid w:val="0078639A"/>
    <w:rsid w:val="00790821"/>
    <w:rsid w:val="00793A6F"/>
    <w:rsid w:val="007976A0"/>
    <w:rsid w:val="007B4FCC"/>
    <w:rsid w:val="007D44DB"/>
    <w:rsid w:val="007D62A7"/>
    <w:rsid w:val="007E16E9"/>
    <w:rsid w:val="007E3B27"/>
    <w:rsid w:val="007F1AAD"/>
    <w:rsid w:val="007F3D77"/>
    <w:rsid w:val="00801F46"/>
    <w:rsid w:val="00815D7C"/>
    <w:rsid w:val="008200EA"/>
    <w:rsid w:val="00826500"/>
    <w:rsid w:val="008433C9"/>
    <w:rsid w:val="00851376"/>
    <w:rsid w:val="00851E93"/>
    <w:rsid w:val="00854868"/>
    <w:rsid w:val="00855980"/>
    <w:rsid w:val="008619BE"/>
    <w:rsid w:val="0086440A"/>
    <w:rsid w:val="00876361"/>
    <w:rsid w:val="00886909"/>
    <w:rsid w:val="008901E4"/>
    <w:rsid w:val="008926DB"/>
    <w:rsid w:val="0089782B"/>
    <w:rsid w:val="008B6628"/>
    <w:rsid w:val="008E67D6"/>
    <w:rsid w:val="008E6CB5"/>
    <w:rsid w:val="008F0BD0"/>
    <w:rsid w:val="008F3514"/>
    <w:rsid w:val="009073E7"/>
    <w:rsid w:val="0091046F"/>
    <w:rsid w:val="00913FA3"/>
    <w:rsid w:val="00915351"/>
    <w:rsid w:val="009165AD"/>
    <w:rsid w:val="0094428E"/>
    <w:rsid w:val="00944C52"/>
    <w:rsid w:val="00952004"/>
    <w:rsid w:val="00952254"/>
    <w:rsid w:val="00953772"/>
    <w:rsid w:val="00953CBE"/>
    <w:rsid w:val="009551B2"/>
    <w:rsid w:val="0097314A"/>
    <w:rsid w:val="00983452"/>
    <w:rsid w:val="0099258E"/>
    <w:rsid w:val="009A1A05"/>
    <w:rsid w:val="009A502D"/>
    <w:rsid w:val="009C0BC0"/>
    <w:rsid w:val="009C10F5"/>
    <w:rsid w:val="009C143B"/>
    <w:rsid w:val="009E3322"/>
    <w:rsid w:val="009F0975"/>
    <w:rsid w:val="009F6B67"/>
    <w:rsid w:val="00A0368E"/>
    <w:rsid w:val="00A32332"/>
    <w:rsid w:val="00A34F0B"/>
    <w:rsid w:val="00A45F14"/>
    <w:rsid w:val="00A46236"/>
    <w:rsid w:val="00A5772A"/>
    <w:rsid w:val="00A60B3B"/>
    <w:rsid w:val="00A66187"/>
    <w:rsid w:val="00A72559"/>
    <w:rsid w:val="00A72FC5"/>
    <w:rsid w:val="00A773E8"/>
    <w:rsid w:val="00A87D81"/>
    <w:rsid w:val="00A97FAD"/>
    <w:rsid w:val="00AA0F2E"/>
    <w:rsid w:val="00AA423B"/>
    <w:rsid w:val="00AB1730"/>
    <w:rsid w:val="00AB3AF0"/>
    <w:rsid w:val="00AD019F"/>
    <w:rsid w:val="00AD494E"/>
    <w:rsid w:val="00AD5DF1"/>
    <w:rsid w:val="00AD75F8"/>
    <w:rsid w:val="00AE7A5D"/>
    <w:rsid w:val="00AF213A"/>
    <w:rsid w:val="00AF5C31"/>
    <w:rsid w:val="00B23395"/>
    <w:rsid w:val="00B41284"/>
    <w:rsid w:val="00B75D40"/>
    <w:rsid w:val="00B81F27"/>
    <w:rsid w:val="00B90E0F"/>
    <w:rsid w:val="00B94B05"/>
    <w:rsid w:val="00B959AD"/>
    <w:rsid w:val="00B97FA6"/>
    <w:rsid w:val="00BA27FE"/>
    <w:rsid w:val="00BA6DD0"/>
    <w:rsid w:val="00BB0B96"/>
    <w:rsid w:val="00BB75C7"/>
    <w:rsid w:val="00BB7726"/>
    <w:rsid w:val="00BC1B38"/>
    <w:rsid w:val="00BC5308"/>
    <w:rsid w:val="00BD621C"/>
    <w:rsid w:val="00BE2A97"/>
    <w:rsid w:val="00BE3253"/>
    <w:rsid w:val="00BE3D55"/>
    <w:rsid w:val="00BE4DD3"/>
    <w:rsid w:val="00BF0D6B"/>
    <w:rsid w:val="00C005FA"/>
    <w:rsid w:val="00C13F66"/>
    <w:rsid w:val="00C15778"/>
    <w:rsid w:val="00C27D08"/>
    <w:rsid w:val="00C44022"/>
    <w:rsid w:val="00C52A7F"/>
    <w:rsid w:val="00C73961"/>
    <w:rsid w:val="00C852D1"/>
    <w:rsid w:val="00CA0F87"/>
    <w:rsid w:val="00CA701C"/>
    <w:rsid w:val="00CB6A1B"/>
    <w:rsid w:val="00CD7664"/>
    <w:rsid w:val="00D05A63"/>
    <w:rsid w:val="00D05BD7"/>
    <w:rsid w:val="00D2020A"/>
    <w:rsid w:val="00D22A05"/>
    <w:rsid w:val="00D2311B"/>
    <w:rsid w:val="00D27A4A"/>
    <w:rsid w:val="00D35919"/>
    <w:rsid w:val="00D45548"/>
    <w:rsid w:val="00D507AA"/>
    <w:rsid w:val="00D828DA"/>
    <w:rsid w:val="00D969C6"/>
    <w:rsid w:val="00D97117"/>
    <w:rsid w:val="00DA2FF6"/>
    <w:rsid w:val="00DB180D"/>
    <w:rsid w:val="00DC49D9"/>
    <w:rsid w:val="00DD5970"/>
    <w:rsid w:val="00DE4E49"/>
    <w:rsid w:val="00DF4B82"/>
    <w:rsid w:val="00E00BBB"/>
    <w:rsid w:val="00E16062"/>
    <w:rsid w:val="00E219EA"/>
    <w:rsid w:val="00E31495"/>
    <w:rsid w:val="00E351BE"/>
    <w:rsid w:val="00E358A3"/>
    <w:rsid w:val="00E36752"/>
    <w:rsid w:val="00E42AA8"/>
    <w:rsid w:val="00E53C01"/>
    <w:rsid w:val="00E57200"/>
    <w:rsid w:val="00E60BE1"/>
    <w:rsid w:val="00E8420B"/>
    <w:rsid w:val="00E86648"/>
    <w:rsid w:val="00E87C74"/>
    <w:rsid w:val="00E87EFB"/>
    <w:rsid w:val="00E923B4"/>
    <w:rsid w:val="00E9319E"/>
    <w:rsid w:val="00E93D28"/>
    <w:rsid w:val="00EA22E7"/>
    <w:rsid w:val="00EA6EB0"/>
    <w:rsid w:val="00EC3531"/>
    <w:rsid w:val="00ED3012"/>
    <w:rsid w:val="00EE07AD"/>
    <w:rsid w:val="00EE290F"/>
    <w:rsid w:val="00EE6438"/>
    <w:rsid w:val="00EF345A"/>
    <w:rsid w:val="00F069B5"/>
    <w:rsid w:val="00F07947"/>
    <w:rsid w:val="00F13EC3"/>
    <w:rsid w:val="00F32611"/>
    <w:rsid w:val="00F47179"/>
    <w:rsid w:val="00F514CE"/>
    <w:rsid w:val="00F57023"/>
    <w:rsid w:val="00F723DA"/>
    <w:rsid w:val="00F72601"/>
    <w:rsid w:val="00F75347"/>
    <w:rsid w:val="00F92C0D"/>
    <w:rsid w:val="00F9370E"/>
    <w:rsid w:val="00F9721E"/>
    <w:rsid w:val="00F97AC1"/>
    <w:rsid w:val="00FA0E36"/>
    <w:rsid w:val="00FA11E3"/>
    <w:rsid w:val="00FA6467"/>
    <w:rsid w:val="00FC5D5A"/>
    <w:rsid w:val="00FE487F"/>
    <w:rsid w:val="00FF01A4"/>
    <w:rsid w:val="00FF104C"/>
    <w:rsid w:val="00FF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4240E-01E4-4D53-80DE-43F4B932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</Template>
  <TotalTime>189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German  Castaneda</cp:lastModifiedBy>
  <cp:revision>21</cp:revision>
  <cp:lastPrinted>2025-07-29T00:40:00Z</cp:lastPrinted>
  <dcterms:created xsi:type="dcterms:W3CDTF">2024-03-20T19:20:00Z</dcterms:created>
  <dcterms:modified xsi:type="dcterms:W3CDTF">2026-02-11T21:45:00Z</dcterms:modified>
</cp:coreProperties>
</file>